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F9CE5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FULKE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2292D7DB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6FBE27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DED6F4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 xml:space="preserve">Master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Hamborgh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made him a joint executor of his </w:t>
      </w:r>
    </w:p>
    <w:p w14:paraId="7AE920FC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</w:t>
      </w:r>
    </w:p>
    <w:p w14:paraId="5CA35549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010BC789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F28978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908AFF" w14:textId="77777777" w:rsidR="006050B4" w:rsidRDefault="006050B4" w:rsidP="006050B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2022</w:t>
      </w:r>
    </w:p>
    <w:p w14:paraId="5E281636" w14:textId="5E314C1A" w:rsidR="006050B4" w:rsidRPr="006050B4" w:rsidRDefault="00605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050B4" w:rsidRPr="006050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1AC22" w14:textId="77777777" w:rsidR="001606AF" w:rsidRDefault="001606AF" w:rsidP="009139A6">
      <w:r>
        <w:separator/>
      </w:r>
    </w:p>
  </w:endnote>
  <w:endnote w:type="continuationSeparator" w:id="0">
    <w:p w14:paraId="10F05CA1" w14:textId="77777777" w:rsidR="001606AF" w:rsidRDefault="001606A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4D32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D52D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535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14B1B" w14:textId="77777777" w:rsidR="001606AF" w:rsidRDefault="001606AF" w:rsidP="009139A6">
      <w:r>
        <w:separator/>
      </w:r>
    </w:p>
  </w:footnote>
  <w:footnote w:type="continuationSeparator" w:id="0">
    <w:p w14:paraId="0E8D6CF2" w14:textId="77777777" w:rsidR="001606AF" w:rsidRDefault="001606A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08F0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C74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A2A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6AF"/>
    <w:rsid w:val="000666E0"/>
    <w:rsid w:val="001606AF"/>
    <w:rsid w:val="002510B7"/>
    <w:rsid w:val="005C130B"/>
    <w:rsid w:val="006050B4"/>
    <w:rsid w:val="006A5443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C5C524"/>
  <w15:chartTrackingRefBased/>
  <w15:docId w15:val="{1685A036-5B7A-48D5-B94A-C4A0C45EC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19</TotalTime>
  <Pages>1</Pages>
  <Words>34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2022-10-09T18:43:00Z</dcterms:created>
  <dcterms:modified xsi:type="dcterms:W3CDTF">2022-10-09T19:04:00Z</dcterms:modified>
</cp:coreProperties>
</file>